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5C101F" w14:textId="56C81124" w:rsidR="00813524" w:rsidRDefault="000A5916" w:rsidP="00813524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>OBR-7</w:t>
      </w:r>
    </w:p>
    <w:p w14:paraId="54466879" w14:textId="77777777" w:rsidR="001255AD" w:rsidRDefault="001255AD" w:rsidP="00813524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p w14:paraId="4F9511BC" w14:textId="77777777" w:rsidR="001255AD" w:rsidRPr="00DC3218" w:rsidRDefault="001255AD" w:rsidP="001255AD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  <w:r>
        <w:rPr>
          <w:rFonts w:asciiTheme="minorHAnsi" w:hAnsiTheme="minorHAnsi" w:cstheme="minorHAnsi"/>
          <w:b/>
          <w:noProof w:val="0"/>
          <w:sz w:val="22"/>
          <w:szCs w:val="22"/>
        </w:rPr>
        <w:t>REFERENCE ČLANOV PROJEKTNE SKUPINE</w:t>
      </w:r>
    </w:p>
    <w:p w14:paraId="64C5E576" w14:textId="5390ED3C" w:rsidR="008D27F4" w:rsidRDefault="008D27F4" w:rsidP="005327D1">
      <w:pPr>
        <w:widowControl w:val="0"/>
        <w:jc w:val="left"/>
        <w:rPr>
          <w:rFonts w:asciiTheme="minorHAnsi" w:hAnsiTheme="minorHAnsi" w:cstheme="minorHAnsi"/>
          <w:iCs/>
          <w:sz w:val="20"/>
          <w:szCs w:val="20"/>
        </w:rPr>
      </w:pPr>
    </w:p>
    <w:p w14:paraId="79E9EA7D" w14:textId="77777777" w:rsidR="001255AD" w:rsidRPr="005327D1" w:rsidRDefault="001255AD" w:rsidP="005327D1">
      <w:pPr>
        <w:widowControl w:val="0"/>
        <w:jc w:val="left"/>
        <w:rPr>
          <w:rFonts w:asciiTheme="minorHAnsi" w:hAnsiTheme="minorHAnsi" w:cstheme="minorHAnsi"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1255AD" w:rsidRPr="007372F2" w14:paraId="2BE8D5BD" w14:textId="77777777" w:rsidTr="00563C85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5B34F9C1" w14:textId="77777777" w:rsidR="001255AD" w:rsidRPr="007372F2" w:rsidRDefault="001255AD" w:rsidP="00563C8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bookmarkStart w:id="0" w:name="_GoBack"/>
        <w:permStart w:id="1789557153" w:edGrp="everyone"/>
        <w:tc>
          <w:tcPr>
            <w:tcW w:w="3306" w:type="pct"/>
            <w:shd w:val="clear" w:color="auto" w:fill="auto"/>
            <w:vAlign w:val="center"/>
          </w:tcPr>
          <w:p w14:paraId="1A5E3A21" w14:textId="77777777" w:rsidR="001255AD" w:rsidRPr="007372F2" w:rsidRDefault="001255AD" w:rsidP="00563C8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bookmarkEnd w:id="0"/>
            <w:permEnd w:id="1789557153"/>
          </w:p>
        </w:tc>
      </w:tr>
    </w:tbl>
    <w:p w14:paraId="3A99A235" w14:textId="77777777" w:rsidR="00813524" w:rsidRDefault="00813524" w:rsidP="00813524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noProof w:val="0"/>
          <w:sz w:val="20"/>
          <w:szCs w:val="20"/>
        </w:rPr>
      </w:pPr>
    </w:p>
    <w:p w14:paraId="32F0B0B5" w14:textId="77777777" w:rsidR="00972A99" w:rsidRPr="003D5A53" w:rsidRDefault="00972A99" w:rsidP="00972A99">
      <w:pPr>
        <w:widowControl w:val="0"/>
        <w:rPr>
          <w:rFonts w:asciiTheme="minorHAnsi" w:hAnsiTheme="minorHAnsi" w:cstheme="minorHAnsi"/>
          <w:bCs/>
          <w:iCs/>
          <w:sz w:val="20"/>
          <w:szCs w:val="20"/>
        </w:rPr>
      </w:pPr>
      <w:r w:rsidRPr="003D5A53">
        <w:rPr>
          <w:rFonts w:asciiTheme="minorHAnsi" w:hAnsiTheme="minorHAnsi" w:cstheme="minorHAnsi"/>
          <w:bCs/>
          <w:iCs/>
          <w:sz w:val="20"/>
          <w:szCs w:val="20"/>
        </w:rPr>
        <w:t>Izpolnite preglednico s podatki v skladu z zahtevami iz točke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8.3.2. </w:t>
      </w:r>
      <w:r w:rsidRPr="003D5A53">
        <w:rPr>
          <w:rFonts w:asciiTheme="minorHAnsi" w:hAnsiTheme="minorHAnsi" w:cstheme="minorHAnsi"/>
          <w:bCs/>
          <w:iCs/>
          <w:sz w:val="20"/>
          <w:szCs w:val="20"/>
        </w:rPr>
        <w:t xml:space="preserve">II. poglavja Navodil ponudnikom za izdelavo ponudbe, ki so del te dokumentacije v zvezi z oddajo javnega naročila. </w:t>
      </w:r>
    </w:p>
    <w:p w14:paraId="56B7E758" w14:textId="77777777" w:rsidR="00D8028B" w:rsidRDefault="00D8028B" w:rsidP="00813524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noProof w:val="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972A99" w:rsidRPr="007372F2" w14:paraId="7B9A257C" w14:textId="77777777" w:rsidTr="001255AD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683301C5" w14:textId="77777777" w:rsidR="00972A99" w:rsidRPr="007372F2" w:rsidRDefault="00972A99" w:rsidP="007932D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Član projektne skupine</w:t>
            </w:r>
          </w:p>
        </w:tc>
        <w:permStart w:id="1571254938" w:edGrp="everyone"/>
        <w:tc>
          <w:tcPr>
            <w:tcW w:w="3306" w:type="pct"/>
            <w:shd w:val="clear" w:color="auto" w:fill="auto"/>
            <w:vAlign w:val="center"/>
          </w:tcPr>
          <w:p w14:paraId="07D7C480" w14:textId="77777777" w:rsidR="00972A99" w:rsidRPr="007372F2" w:rsidRDefault="00972A99" w:rsidP="007932D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571254938"/>
          </w:p>
        </w:tc>
      </w:tr>
      <w:tr w:rsidR="00F27D7D" w:rsidRPr="007372F2" w14:paraId="2120B354" w14:textId="77777777" w:rsidTr="001255AD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639CEEB8" w14:textId="77777777" w:rsidR="00F27D7D" w:rsidRPr="007372F2" w:rsidRDefault="00F27D7D" w:rsidP="007932D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Naročnik</w:t>
            </w:r>
          </w:p>
        </w:tc>
        <w:permStart w:id="1146629217" w:edGrp="everyone"/>
        <w:tc>
          <w:tcPr>
            <w:tcW w:w="3306" w:type="pct"/>
            <w:shd w:val="clear" w:color="auto" w:fill="auto"/>
            <w:vAlign w:val="center"/>
          </w:tcPr>
          <w:p w14:paraId="167EFF9C" w14:textId="77777777" w:rsidR="00F27D7D" w:rsidRPr="007372F2" w:rsidRDefault="00F27D7D" w:rsidP="007932D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146629217"/>
          </w:p>
        </w:tc>
      </w:tr>
      <w:tr w:rsidR="00813524" w:rsidRPr="007372F2" w14:paraId="1F048527" w14:textId="77777777" w:rsidTr="001255AD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7E8C6512" w14:textId="77777777" w:rsidR="00813524" w:rsidRPr="005E7FD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Predmet naročila</w:t>
            </w:r>
          </w:p>
        </w:tc>
        <w:permStart w:id="8334952" w:edGrp="everyone"/>
        <w:tc>
          <w:tcPr>
            <w:tcW w:w="3306" w:type="pct"/>
            <w:shd w:val="clear" w:color="auto" w:fill="auto"/>
            <w:vAlign w:val="center"/>
          </w:tcPr>
          <w:p w14:paraId="6B0E4F49" w14:textId="77777777"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8334952"/>
          </w:p>
        </w:tc>
      </w:tr>
      <w:tr w:rsidR="00813524" w:rsidRPr="007372F2" w14:paraId="5B4E8D60" w14:textId="77777777" w:rsidTr="001255AD">
        <w:trPr>
          <w:trHeight w:val="2608"/>
        </w:trPr>
        <w:tc>
          <w:tcPr>
            <w:tcW w:w="1694" w:type="pct"/>
            <w:shd w:val="clear" w:color="auto" w:fill="auto"/>
            <w:vAlign w:val="center"/>
          </w:tcPr>
          <w:p w14:paraId="0B74F6B9" w14:textId="77777777" w:rsidR="00813524" w:rsidRPr="007372F2" w:rsidRDefault="00813524" w:rsidP="00D446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O</w:t>
            </w:r>
            <w:r w:rsidRPr="007372F2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pis predmeta naročila</w:t>
            </w:r>
          </w:p>
        </w:tc>
        <w:permStart w:id="1372601463" w:edGrp="everyone"/>
        <w:tc>
          <w:tcPr>
            <w:tcW w:w="3306" w:type="pct"/>
            <w:shd w:val="clear" w:color="auto" w:fill="auto"/>
            <w:vAlign w:val="center"/>
          </w:tcPr>
          <w:p w14:paraId="2129CA9C" w14:textId="77777777" w:rsidR="00813524" w:rsidRPr="007372F2" w:rsidRDefault="00813524" w:rsidP="00D446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372601463"/>
          </w:p>
        </w:tc>
      </w:tr>
      <w:tr w:rsidR="00813524" w:rsidRPr="007372F2" w14:paraId="0EA6720B" w14:textId="77777777" w:rsidTr="001255AD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2B73B9FB" w14:textId="0B207740" w:rsidR="00813524" w:rsidRPr="005E7FD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Datum začetka in zaključka</w:t>
            </w:r>
            <w:r w:rsidR="00B20036">
              <w:rPr>
                <w:rStyle w:val="Sprotnaopomba-sklic"/>
                <w:rFonts w:asciiTheme="minorHAnsi" w:hAnsiTheme="minorHAnsi"/>
                <w:b/>
                <w:noProof w:val="0"/>
                <w:sz w:val="20"/>
                <w:szCs w:val="20"/>
              </w:rPr>
              <w:footnoteReference w:id="1"/>
            </w: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 </w:t>
            </w:r>
            <w:r w:rsidR="00B20036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naročila</w:t>
            </w:r>
          </w:p>
        </w:tc>
        <w:permStart w:id="1079972616" w:edGrp="everyone"/>
        <w:tc>
          <w:tcPr>
            <w:tcW w:w="3306" w:type="pct"/>
            <w:shd w:val="clear" w:color="auto" w:fill="auto"/>
            <w:vAlign w:val="center"/>
          </w:tcPr>
          <w:p w14:paraId="11B2AD13" w14:textId="77777777"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079972616"/>
          </w:p>
        </w:tc>
      </w:tr>
      <w:tr w:rsidR="00813524" w:rsidRPr="007372F2" w14:paraId="66F4F0C3" w14:textId="77777777" w:rsidTr="001255AD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2271D60E" w14:textId="77777777"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Kontaktna oseba pri naročniku, ki lahko potrdi referenco (ime in priimek, e-pošta in tel. št.)</w:t>
            </w:r>
          </w:p>
        </w:tc>
        <w:permStart w:id="340865978" w:edGrp="everyone"/>
        <w:tc>
          <w:tcPr>
            <w:tcW w:w="3306" w:type="pct"/>
            <w:shd w:val="clear" w:color="auto" w:fill="auto"/>
            <w:vAlign w:val="center"/>
          </w:tcPr>
          <w:p w14:paraId="042DAA8F" w14:textId="77777777"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340865978"/>
          </w:p>
        </w:tc>
      </w:tr>
    </w:tbl>
    <w:p w14:paraId="5DC5473F" w14:textId="77777777" w:rsidR="00813524" w:rsidRDefault="00813524" w:rsidP="00813524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14:paraId="744B36FE" w14:textId="77777777" w:rsidR="00813524" w:rsidRPr="00BA60CE" w:rsidRDefault="00813524" w:rsidP="00813524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14:paraId="048998D3" w14:textId="424B5CAB" w:rsidR="00813524" w:rsidRPr="00BA60CE" w:rsidRDefault="00813524" w:rsidP="00813524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  <w:r w:rsidRPr="00BA60CE">
        <w:rPr>
          <w:rFonts w:ascii="Calibri" w:eastAsia="Calibri" w:hAnsi="Calibri" w:cs="TT14o00"/>
          <w:sz w:val="20"/>
          <w:szCs w:val="20"/>
        </w:rPr>
        <w:tab/>
      </w:r>
      <w:r w:rsidR="001255AD">
        <w:rPr>
          <w:rFonts w:ascii="Calibri" w:eastAsia="Calibri" w:hAnsi="Calibri" w:cs="TT14o00"/>
          <w:sz w:val="20"/>
          <w:szCs w:val="20"/>
        </w:rPr>
        <w:t>Žig in podpis ponudnika</w:t>
      </w:r>
      <w:r w:rsidRPr="00BA60CE">
        <w:rPr>
          <w:rFonts w:ascii="Calibri" w:eastAsia="Calibri" w:hAnsi="Calibri" w:cs="TT14o00"/>
          <w:sz w:val="20"/>
          <w:szCs w:val="20"/>
        </w:rPr>
        <w:t>:</w:t>
      </w:r>
    </w:p>
    <w:p w14:paraId="2DB89585" w14:textId="77777777" w:rsidR="00813524" w:rsidRPr="00BA60CE" w:rsidRDefault="00813524" w:rsidP="00813524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  <w:r w:rsidRPr="00BA60CE">
        <w:rPr>
          <w:rFonts w:ascii="Calibri" w:eastAsia="Calibri" w:hAnsi="Calibri" w:cs="TT14o00"/>
          <w:sz w:val="20"/>
          <w:szCs w:val="20"/>
        </w:rPr>
        <w:tab/>
      </w:r>
    </w:p>
    <w:p w14:paraId="1D4CD201" w14:textId="77777777" w:rsidR="003F190C" w:rsidRDefault="0072097A" w:rsidP="0072097A">
      <w:pPr>
        <w:tabs>
          <w:tab w:val="left" w:pos="851"/>
          <w:tab w:val="left" w:pos="5670"/>
        </w:tabs>
        <w:ind w:right="-2"/>
        <w:jc w:val="center"/>
        <w:rPr>
          <w:rFonts w:ascii="Calibri" w:eastAsia="Calibri" w:hAnsi="Calibri" w:cs="TT14o00"/>
          <w:sz w:val="20"/>
          <w:szCs w:val="20"/>
        </w:rPr>
      </w:pP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</w:r>
      <w:r w:rsidR="00813524" w:rsidRPr="00BA60CE">
        <w:rPr>
          <w:rFonts w:ascii="Calibri" w:eastAsia="Calibri" w:hAnsi="Calibri" w:cs="TT14o00"/>
          <w:sz w:val="20"/>
          <w:szCs w:val="20"/>
        </w:rPr>
        <w:t>________________________________</w:t>
      </w:r>
    </w:p>
    <w:sectPr w:rsidR="003F190C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4B0B24" w14:textId="77777777" w:rsidR="00F849B3" w:rsidRDefault="00F849B3" w:rsidP="00184F9B">
      <w:r>
        <w:separator/>
      </w:r>
    </w:p>
  </w:endnote>
  <w:endnote w:type="continuationSeparator" w:id="0">
    <w:p w14:paraId="03B847F6" w14:textId="77777777" w:rsidR="00F849B3" w:rsidRDefault="00F849B3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7" w:usb1="00000000" w:usb2="00000000" w:usb3="00000000" w:csb0="00000083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B4B3F3" w14:textId="77777777" w:rsidR="002A5B2C" w:rsidRDefault="002A5B2C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3C685A67" w14:textId="77777777" w:rsidR="002A5B2C" w:rsidRDefault="002A5B2C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3815D34F" wp14:editId="3858525E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0A60F544" w14:textId="0425F955" w:rsidR="002A5B2C" w:rsidRPr="003B0F4B" w:rsidRDefault="002A5B2C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8207F9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B67671" w14:textId="77777777"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2F5CC3BB" wp14:editId="14CD9FC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75EAA3AA" w14:textId="77777777"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14:paraId="26420535" w14:textId="77777777" w:rsidTr="009079D1">
      <w:tc>
        <w:tcPr>
          <w:tcW w:w="4535" w:type="dxa"/>
        </w:tcPr>
        <w:p w14:paraId="4595B010" w14:textId="77777777"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1A9020AB" w14:textId="7861CF34"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255AD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207F9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4DCE87DD" w14:textId="77777777" w:rsidR="002A5B2C" w:rsidRPr="006A61D4" w:rsidRDefault="002A5B2C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2C40AA" w14:textId="77777777"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6DAA4F37" wp14:editId="39ADEA11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74B9867B" w14:textId="77777777"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14:paraId="2B0FB1FA" w14:textId="77777777" w:rsidTr="009079D1">
      <w:tc>
        <w:tcPr>
          <w:tcW w:w="4535" w:type="dxa"/>
        </w:tcPr>
        <w:p w14:paraId="0C691CE4" w14:textId="77777777"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37860236" w14:textId="34A72F26"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91DEC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91DEC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142B8DED" w14:textId="77777777" w:rsidR="002A5B2C" w:rsidRPr="006A61D4" w:rsidRDefault="002A5B2C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AFA22A" w14:textId="77777777" w:rsidR="00F849B3" w:rsidRDefault="00F849B3" w:rsidP="00184F9B">
      <w:r>
        <w:separator/>
      </w:r>
    </w:p>
  </w:footnote>
  <w:footnote w:type="continuationSeparator" w:id="0">
    <w:p w14:paraId="635D294B" w14:textId="77777777" w:rsidR="00F849B3" w:rsidRDefault="00F849B3" w:rsidP="00184F9B">
      <w:r>
        <w:continuationSeparator/>
      </w:r>
    </w:p>
  </w:footnote>
  <w:footnote w:id="1">
    <w:p w14:paraId="778B7F81" w14:textId="30BC23A6" w:rsidR="00B20036" w:rsidRPr="00B20036" w:rsidRDefault="00B20036" w:rsidP="00B20036">
      <w:pPr>
        <w:pStyle w:val="Sprotnaopomba-besedilo"/>
        <w:jc w:val="both"/>
        <w:rPr>
          <w:rFonts w:asciiTheme="minorHAnsi" w:hAnsiTheme="minorHAnsi" w:cstheme="minorHAnsi"/>
          <w:sz w:val="16"/>
          <w:szCs w:val="16"/>
          <w:lang w:val="sl-SI"/>
        </w:rPr>
      </w:pPr>
      <w:r w:rsidRPr="00B20036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B20036">
        <w:rPr>
          <w:rFonts w:asciiTheme="minorHAnsi" w:hAnsiTheme="minorHAnsi" w:cstheme="minorHAnsi"/>
          <w:sz w:val="16"/>
          <w:szCs w:val="16"/>
        </w:rPr>
        <w:t xml:space="preserve"> Za zaključek se šteje datum, ko je bil informacijski sistem v produkcijskem okolju pri naročniku, ki potrjuje referenco, v uporabi 6 mesecev.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B11AC" w14:textId="77777777" w:rsidR="002A5B2C" w:rsidRDefault="002A5B2C" w:rsidP="003B0F4B">
    <w:pPr>
      <w:pStyle w:val="Glava"/>
      <w:ind w:left="-1560"/>
    </w:pPr>
    <w:r>
      <w:drawing>
        <wp:inline distT="0" distB="0" distL="0" distR="0" wp14:anchorId="77E48D51" wp14:editId="160E592F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DADDF2" w14:textId="77777777" w:rsidR="002A5B2C" w:rsidRDefault="002A5B2C" w:rsidP="007109AE">
    <w:pPr>
      <w:pStyle w:val="Glava"/>
      <w:ind w:left="-1560"/>
    </w:pPr>
    <w:r w:rsidRPr="00376972">
      <w:drawing>
        <wp:inline distT="0" distB="0" distL="0" distR="0" wp14:anchorId="3F80242F" wp14:editId="31F8FD2F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1815CCA" w14:textId="77777777" w:rsidR="002A5B2C" w:rsidRDefault="002A5B2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EF253E" w14:textId="77777777" w:rsidR="002A5B2C" w:rsidRDefault="002A5B2C" w:rsidP="009C77A1">
    <w:pPr>
      <w:pStyle w:val="Glava"/>
      <w:ind w:left="-1560"/>
    </w:pPr>
    <w:r>
      <w:drawing>
        <wp:inline distT="0" distB="0" distL="0" distR="0" wp14:anchorId="2F77234E" wp14:editId="08923FE8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1DD"/>
    <w:multiLevelType w:val="hybridMultilevel"/>
    <w:tmpl w:val="5C0CA9FA"/>
    <w:lvl w:ilvl="0" w:tplc="7D3E283E">
      <w:start w:val="1"/>
      <w:numFmt w:val="decimal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0AC7015"/>
    <w:multiLevelType w:val="hybridMultilevel"/>
    <w:tmpl w:val="6EE0063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0C84"/>
    <w:multiLevelType w:val="hybridMultilevel"/>
    <w:tmpl w:val="58F2B948"/>
    <w:lvl w:ilvl="0" w:tplc="087E0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71589"/>
    <w:multiLevelType w:val="hybridMultilevel"/>
    <w:tmpl w:val="027A3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325ACF"/>
    <w:multiLevelType w:val="hybridMultilevel"/>
    <w:tmpl w:val="CE4497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41DE7"/>
    <w:multiLevelType w:val="hybridMultilevel"/>
    <w:tmpl w:val="9CEC8EF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24981FB1"/>
    <w:multiLevelType w:val="hybridMultilevel"/>
    <w:tmpl w:val="11100CFC"/>
    <w:lvl w:ilvl="0" w:tplc="C438263C">
      <w:start w:val="1"/>
      <w:numFmt w:val="decimal"/>
      <w:lvlText w:val="(%1)"/>
      <w:lvlJc w:val="left"/>
      <w:pPr>
        <w:ind w:left="360" w:hanging="36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37463"/>
    <w:multiLevelType w:val="hybridMultilevel"/>
    <w:tmpl w:val="B00C5FC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43D0129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8434BE"/>
    <w:multiLevelType w:val="hybridMultilevel"/>
    <w:tmpl w:val="706C81D8"/>
    <w:lvl w:ilvl="0" w:tplc="A3C68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CC7769"/>
    <w:multiLevelType w:val="hybridMultilevel"/>
    <w:tmpl w:val="7D52575E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C1F4D"/>
    <w:multiLevelType w:val="hybridMultilevel"/>
    <w:tmpl w:val="C688C93C"/>
    <w:lvl w:ilvl="0" w:tplc="6A2CB0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5CA6D3DC">
      <w:numFmt w:val="bullet"/>
      <w:lvlText w:val="–"/>
      <w:lvlJc w:val="left"/>
      <w:pPr>
        <w:ind w:left="1789" w:hanging="360"/>
      </w:pPr>
      <w:rPr>
        <w:rFonts w:ascii="Calibri" w:eastAsia="Times New Roman" w:hAnsi="Calibri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E067A0A"/>
    <w:multiLevelType w:val="hybridMultilevel"/>
    <w:tmpl w:val="4FDE5B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22983"/>
    <w:multiLevelType w:val="hybridMultilevel"/>
    <w:tmpl w:val="37ECB0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BB31DE"/>
    <w:multiLevelType w:val="hybridMultilevel"/>
    <w:tmpl w:val="8FB6E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87E23D9"/>
    <w:multiLevelType w:val="multilevel"/>
    <w:tmpl w:val="0EA8A888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42069E"/>
    <w:multiLevelType w:val="hybridMultilevel"/>
    <w:tmpl w:val="02EED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5" w15:restartNumberingAfterBreak="0">
    <w:nsid w:val="5E1A53A5"/>
    <w:multiLevelType w:val="hybridMultilevel"/>
    <w:tmpl w:val="B9D47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72EB0"/>
    <w:multiLevelType w:val="hybridMultilevel"/>
    <w:tmpl w:val="7A741D64"/>
    <w:lvl w:ilvl="0" w:tplc="D7F46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43282"/>
    <w:multiLevelType w:val="hybridMultilevel"/>
    <w:tmpl w:val="7CDC6812"/>
    <w:lvl w:ilvl="0" w:tplc="D3EEEF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D02AB"/>
    <w:multiLevelType w:val="hybridMultilevel"/>
    <w:tmpl w:val="171CDFE4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1"/>
  </w:num>
  <w:num w:numId="2">
    <w:abstractNumId w:val="24"/>
  </w:num>
  <w:num w:numId="3">
    <w:abstractNumId w:val="29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1"/>
  </w:num>
  <w:num w:numId="5">
    <w:abstractNumId w:val="22"/>
  </w:num>
  <w:num w:numId="6">
    <w:abstractNumId w:val="5"/>
  </w:num>
  <w:num w:numId="7">
    <w:abstractNumId w:val="16"/>
  </w:num>
  <w:num w:numId="8">
    <w:abstractNumId w:val="14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7"/>
  </w:num>
  <w:num w:numId="14">
    <w:abstractNumId w:val="28"/>
  </w:num>
  <w:num w:numId="15">
    <w:abstractNumId w:val="4"/>
  </w:num>
  <w:num w:numId="16">
    <w:abstractNumId w:val="6"/>
  </w:num>
  <w:num w:numId="17">
    <w:abstractNumId w:val="11"/>
  </w:num>
  <w:num w:numId="18">
    <w:abstractNumId w:val="26"/>
  </w:num>
  <w:num w:numId="19">
    <w:abstractNumId w:val="7"/>
  </w:num>
  <w:num w:numId="20">
    <w:abstractNumId w:val="19"/>
  </w:num>
  <w:num w:numId="21">
    <w:abstractNumId w:val="10"/>
  </w:num>
  <w:num w:numId="22">
    <w:abstractNumId w:val="23"/>
  </w:num>
  <w:num w:numId="23">
    <w:abstractNumId w:val="0"/>
  </w:num>
  <w:num w:numId="24">
    <w:abstractNumId w:val="3"/>
  </w:num>
  <w:num w:numId="25">
    <w:abstractNumId w:val="18"/>
  </w:num>
  <w:num w:numId="26">
    <w:abstractNumId w:val="20"/>
  </w:num>
  <w:num w:numId="27">
    <w:abstractNumId w:val="15"/>
  </w:num>
  <w:num w:numId="28">
    <w:abstractNumId w:val="12"/>
  </w:num>
  <w:num w:numId="29">
    <w:abstractNumId w:val="25"/>
  </w:num>
  <w:num w:numId="30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LOfpqDcJ3gtzD61QZAEA48+nS1OsnMGaYxq5pG0Y6SAVfluvJFCCxVPzv7aYFp99mdnlcbML/a8mP+REq0nI8g==" w:salt="Gnpq2W1dCcYy0qSDgVR45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5B11"/>
    <w:rsid w:val="00010237"/>
    <w:rsid w:val="0001454B"/>
    <w:rsid w:val="00016A33"/>
    <w:rsid w:val="00016B52"/>
    <w:rsid w:val="0001740C"/>
    <w:rsid w:val="00020699"/>
    <w:rsid w:val="00020C66"/>
    <w:rsid w:val="000248EB"/>
    <w:rsid w:val="00026081"/>
    <w:rsid w:val="00027BDE"/>
    <w:rsid w:val="00031CEE"/>
    <w:rsid w:val="00033262"/>
    <w:rsid w:val="00037A8C"/>
    <w:rsid w:val="00041D2D"/>
    <w:rsid w:val="000430F0"/>
    <w:rsid w:val="00045929"/>
    <w:rsid w:val="000465A6"/>
    <w:rsid w:val="00046F05"/>
    <w:rsid w:val="000528ED"/>
    <w:rsid w:val="00061671"/>
    <w:rsid w:val="00065D65"/>
    <w:rsid w:val="00070BBE"/>
    <w:rsid w:val="0007140E"/>
    <w:rsid w:val="0007397C"/>
    <w:rsid w:val="00076EEF"/>
    <w:rsid w:val="0007709E"/>
    <w:rsid w:val="000800EA"/>
    <w:rsid w:val="00082753"/>
    <w:rsid w:val="00083E06"/>
    <w:rsid w:val="00085D25"/>
    <w:rsid w:val="00086818"/>
    <w:rsid w:val="0009246B"/>
    <w:rsid w:val="00093501"/>
    <w:rsid w:val="000944CE"/>
    <w:rsid w:val="00094E7B"/>
    <w:rsid w:val="00095446"/>
    <w:rsid w:val="00096860"/>
    <w:rsid w:val="000A5916"/>
    <w:rsid w:val="000A7836"/>
    <w:rsid w:val="000A7EDE"/>
    <w:rsid w:val="000B0E07"/>
    <w:rsid w:val="000B1B28"/>
    <w:rsid w:val="000B32C9"/>
    <w:rsid w:val="000B41E9"/>
    <w:rsid w:val="000B5888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708A"/>
    <w:rsid w:val="000D77F4"/>
    <w:rsid w:val="000E109E"/>
    <w:rsid w:val="000E55E0"/>
    <w:rsid w:val="000E6310"/>
    <w:rsid w:val="000E6610"/>
    <w:rsid w:val="000F2C1E"/>
    <w:rsid w:val="000F32FE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255AD"/>
    <w:rsid w:val="00131964"/>
    <w:rsid w:val="001331FA"/>
    <w:rsid w:val="00141DA3"/>
    <w:rsid w:val="00143FC5"/>
    <w:rsid w:val="0015003B"/>
    <w:rsid w:val="00152C76"/>
    <w:rsid w:val="00153FD7"/>
    <w:rsid w:val="00156833"/>
    <w:rsid w:val="001571E9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5380"/>
    <w:rsid w:val="001961D5"/>
    <w:rsid w:val="0019711D"/>
    <w:rsid w:val="001A4E02"/>
    <w:rsid w:val="001A5A7D"/>
    <w:rsid w:val="001A6746"/>
    <w:rsid w:val="001A7637"/>
    <w:rsid w:val="001B118D"/>
    <w:rsid w:val="001B385D"/>
    <w:rsid w:val="001B4CE6"/>
    <w:rsid w:val="001B7A66"/>
    <w:rsid w:val="001C0017"/>
    <w:rsid w:val="001C1C50"/>
    <w:rsid w:val="001C57D9"/>
    <w:rsid w:val="001D0BEE"/>
    <w:rsid w:val="001D1686"/>
    <w:rsid w:val="001D242E"/>
    <w:rsid w:val="001D4243"/>
    <w:rsid w:val="001D5371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11B8E"/>
    <w:rsid w:val="00213FC6"/>
    <w:rsid w:val="002154FC"/>
    <w:rsid w:val="00216E86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81E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E77C1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05642"/>
    <w:rsid w:val="003105E4"/>
    <w:rsid w:val="00310D31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1895"/>
    <w:rsid w:val="00343857"/>
    <w:rsid w:val="003461E5"/>
    <w:rsid w:val="0035026C"/>
    <w:rsid w:val="00350412"/>
    <w:rsid w:val="00350462"/>
    <w:rsid w:val="00352413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C0032"/>
    <w:rsid w:val="003C15B0"/>
    <w:rsid w:val="003C4A87"/>
    <w:rsid w:val="003C5D92"/>
    <w:rsid w:val="003C6A5C"/>
    <w:rsid w:val="003D191F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1F0F"/>
    <w:rsid w:val="004247E0"/>
    <w:rsid w:val="004273BC"/>
    <w:rsid w:val="00430DF8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1DEC"/>
    <w:rsid w:val="00492033"/>
    <w:rsid w:val="00492E16"/>
    <w:rsid w:val="00494033"/>
    <w:rsid w:val="004A5256"/>
    <w:rsid w:val="004A689B"/>
    <w:rsid w:val="004B0255"/>
    <w:rsid w:val="004B3139"/>
    <w:rsid w:val="004C5F6A"/>
    <w:rsid w:val="004C7026"/>
    <w:rsid w:val="004C7847"/>
    <w:rsid w:val="004D0D73"/>
    <w:rsid w:val="004D0F3A"/>
    <w:rsid w:val="004D35F4"/>
    <w:rsid w:val="004D5F05"/>
    <w:rsid w:val="004D6C13"/>
    <w:rsid w:val="004E2E3C"/>
    <w:rsid w:val="004E3E20"/>
    <w:rsid w:val="004E50B8"/>
    <w:rsid w:val="004E6843"/>
    <w:rsid w:val="004F73F5"/>
    <w:rsid w:val="004F7CE4"/>
    <w:rsid w:val="00500BE7"/>
    <w:rsid w:val="00500CB9"/>
    <w:rsid w:val="00501AE8"/>
    <w:rsid w:val="00504FE9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696"/>
    <w:rsid w:val="005348FC"/>
    <w:rsid w:val="0053740E"/>
    <w:rsid w:val="00537F77"/>
    <w:rsid w:val="00542853"/>
    <w:rsid w:val="00544287"/>
    <w:rsid w:val="00547849"/>
    <w:rsid w:val="00552A4A"/>
    <w:rsid w:val="00552ED5"/>
    <w:rsid w:val="00553423"/>
    <w:rsid w:val="00554E64"/>
    <w:rsid w:val="00555633"/>
    <w:rsid w:val="00561903"/>
    <w:rsid w:val="00564A7B"/>
    <w:rsid w:val="00565BC5"/>
    <w:rsid w:val="005702D0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2D46"/>
    <w:rsid w:val="005A317E"/>
    <w:rsid w:val="005A6830"/>
    <w:rsid w:val="005A7D52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E7FD2"/>
    <w:rsid w:val="005F16CF"/>
    <w:rsid w:val="005F64BC"/>
    <w:rsid w:val="005F708C"/>
    <w:rsid w:val="005F7222"/>
    <w:rsid w:val="00602BFA"/>
    <w:rsid w:val="00604525"/>
    <w:rsid w:val="00607457"/>
    <w:rsid w:val="006129BD"/>
    <w:rsid w:val="0061464A"/>
    <w:rsid w:val="006161D3"/>
    <w:rsid w:val="00616BB3"/>
    <w:rsid w:val="00617F42"/>
    <w:rsid w:val="00620D08"/>
    <w:rsid w:val="0062184E"/>
    <w:rsid w:val="006230C1"/>
    <w:rsid w:val="00626A23"/>
    <w:rsid w:val="00632D38"/>
    <w:rsid w:val="006338ED"/>
    <w:rsid w:val="00634B0A"/>
    <w:rsid w:val="0064659C"/>
    <w:rsid w:val="006470BC"/>
    <w:rsid w:val="0064797B"/>
    <w:rsid w:val="00652F7C"/>
    <w:rsid w:val="00653B91"/>
    <w:rsid w:val="00654786"/>
    <w:rsid w:val="00655B10"/>
    <w:rsid w:val="00655E8B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46ECA"/>
    <w:rsid w:val="00751960"/>
    <w:rsid w:val="00752238"/>
    <w:rsid w:val="0075306C"/>
    <w:rsid w:val="00754C63"/>
    <w:rsid w:val="00756EC6"/>
    <w:rsid w:val="00757885"/>
    <w:rsid w:val="00762943"/>
    <w:rsid w:val="00763EAE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176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07AA8"/>
    <w:rsid w:val="00810841"/>
    <w:rsid w:val="00811B09"/>
    <w:rsid w:val="00813524"/>
    <w:rsid w:val="00816C5A"/>
    <w:rsid w:val="008201D6"/>
    <w:rsid w:val="008207F9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481"/>
    <w:rsid w:val="00860E0F"/>
    <w:rsid w:val="00860E91"/>
    <w:rsid w:val="00861B5E"/>
    <w:rsid w:val="008623FF"/>
    <w:rsid w:val="008679FA"/>
    <w:rsid w:val="0087019D"/>
    <w:rsid w:val="00872750"/>
    <w:rsid w:val="0088000F"/>
    <w:rsid w:val="0088016C"/>
    <w:rsid w:val="00881DAC"/>
    <w:rsid w:val="00884703"/>
    <w:rsid w:val="00884D86"/>
    <w:rsid w:val="008925E7"/>
    <w:rsid w:val="008A4751"/>
    <w:rsid w:val="008A4AF9"/>
    <w:rsid w:val="008B0332"/>
    <w:rsid w:val="008B0700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E03A4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46029"/>
    <w:rsid w:val="0095184B"/>
    <w:rsid w:val="009524FA"/>
    <w:rsid w:val="0095460C"/>
    <w:rsid w:val="00954732"/>
    <w:rsid w:val="009561DD"/>
    <w:rsid w:val="00957346"/>
    <w:rsid w:val="00970892"/>
    <w:rsid w:val="00970AA5"/>
    <w:rsid w:val="00972A99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DC5"/>
    <w:rsid w:val="009F3E03"/>
    <w:rsid w:val="00A007FC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33CA"/>
    <w:rsid w:val="00A33812"/>
    <w:rsid w:val="00A34F26"/>
    <w:rsid w:val="00A362AF"/>
    <w:rsid w:val="00A374A9"/>
    <w:rsid w:val="00A43BEA"/>
    <w:rsid w:val="00A50985"/>
    <w:rsid w:val="00A515C9"/>
    <w:rsid w:val="00A5191A"/>
    <w:rsid w:val="00A575A1"/>
    <w:rsid w:val="00A61E47"/>
    <w:rsid w:val="00A65639"/>
    <w:rsid w:val="00A664A4"/>
    <w:rsid w:val="00A703BC"/>
    <w:rsid w:val="00A7235F"/>
    <w:rsid w:val="00A7269D"/>
    <w:rsid w:val="00A91231"/>
    <w:rsid w:val="00A912D2"/>
    <w:rsid w:val="00A93F3A"/>
    <w:rsid w:val="00A95D36"/>
    <w:rsid w:val="00A9670D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0036"/>
    <w:rsid w:val="00B25945"/>
    <w:rsid w:val="00B30D7B"/>
    <w:rsid w:val="00B33532"/>
    <w:rsid w:val="00B350F8"/>
    <w:rsid w:val="00B35B5D"/>
    <w:rsid w:val="00B451A9"/>
    <w:rsid w:val="00B45E11"/>
    <w:rsid w:val="00B47921"/>
    <w:rsid w:val="00B5095D"/>
    <w:rsid w:val="00B5206B"/>
    <w:rsid w:val="00B53759"/>
    <w:rsid w:val="00B5599B"/>
    <w:rsid w:val="00B631C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58BD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5AE"/>
    <w:rsid w:val="00C416FC"/>
    <w:rsid w:val="00C43461"/>
    <w:rsid w:val="00C477E2"/>
    <w:rsid w:val="00C52CE8"/>
    <w:rsid w:val="00C5388F"/>
    <w:rsid w:val="00C55769"/>
    <w:rsid w:val="00C6077A"/>
    <w:rsid w:val="00C72395"/>
    <w:rsid w:val="00C74092"/>
    <w:rsid w:val="00C75608"/>
    <w:rsid w:val="00C76FCA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06EB"/>
    <w:rsid w:val="00CD153A"/>
    <w:rsid w:val="00CD48F2"/>
    <w:rsid w:val="00CD6BEE"/>
    <w:rsid w:val="00CE0B39"/>
    <w:rsid w:val="00CE1698"/>
    <w:rsid w:val="00CE40AD"/>
    <w:rsid w:val="00CE5633"/>
    <w:rsid w:val="00CF4946"/>
    <w:rsid w:val="00D0155B"/>
    <w:rsid w:val="00D0250F"/>
    <w:rsid w:val="00D0624C"/>
    <w:rsid w:val="00D073F3"/>
    <w:rsid w:val="00D07A16"/>
    <w:rsid w:val="00D130F4"/>
    <w:rsid w:val="00D14BA2"/>
    <w:rsid w:val="00D23B42"/>
    <w:rsid w:val="00D26294"/>
    <w:rsid w:val="00D276C2"/>
    <w:rsid w:val="00D3352A"/>
    <w:rsid w:val="00D34EF5"/>
    <w:rsid w:val="00D44614"/>
    <w:rsid w:val="00D450EF"/>
    <w:rsid w:val="00D47119"/>
    <w:rsid w:val="00D512DB"/>
    <w:rsid w:val="00D53786"/>
    <w:rsid w:val="00D55097"/>
    <w:rsid w:val="00D5538C"/>
    <w:rsid w:val="00D55771"/>
    <w:rsid w:val="00D56DCB"/>
    <w:rsid w:val="00D57DFF"/>
    <w:rsid w:val="00D60264"/>
    <w:rsid w:val="00D61DE0"/>
    <w:rsid w:val="00D62E22"/>
    <w:rsid w:val="00D670DD"/>
    <w:rsid w:val="00D7103A"/>
    <w:rsid w:val="00D71339"/>
    <w:rsid w:val="00D71A74"/>
    <w:rsid w:val="00D75B6C"/>
    <w:rsid w:val="00D8028B"/>
    <w:rsid w:val="00D813B1"/>
    <w:rsid w:val="00D82C8B"/>
    <w:rsid w:val="00D83425"/>
    <w:rsid w:val="00D85CDC"/>
    <w:rsid w:val="00D87B55"/>
    <w:rsid w:val="00D91474"/>
    <w:rsid w:val="00D9223C"/>
    <w:rsid w:val="00D92B37"/>
    <w:rsid w:val="00D96425"/>
    <w:rsid w:val="00DA237C"/>
    <w:rsid w:val="00DA330B"/>
    <w:rsid w:val="00DA4D35"/>
    <w:rsid w:val="00DA7D30"/>
    <w:rsid w:val="00DB1875"/>
    <w:rsid w:val="00DB4488"/>
    <w:rsid w:val="00DB4D6E"/>
    <w:rsid w:val="00DC0361"/>
    <w:rsid w:val="00DC3218"/>
    <w:rsid w:val="00DC3EB1"/>
    <w:rsid w:val="00DC463A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7FF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530F"/>
    <w:rsid w:val="00E6782E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652B"/>
    <w:rsid w:val="00E97F0C"/>
    <w:rsid w:val="00EA3B49"/>
    <w:rsid w:val="00EA57F7"/>
    <w:rsid w:val="00EA6108"/>
    <w:rsid w:val="00EA6B31"/>
    <w:rsid w:val="00EB554E"/>
    <w:rsid w:val="00EC3D8D"/>
    <w:rsid w:val="00EC3DA8"/>
    <w:rsid w:val="00EC6080"/>
    <w:rsid w:val="00EC6765"/>
    <w:rsid w:val="00ED025F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0775F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25AD4"/>
    <w:rsid w:val="00F27D7D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928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49B3"/>
    <w:rsid w:val="00F8601B"/>
    <w:rsid w:val="00F90370"/>
    <w:rsid w:val="00F91411"/>
    <w:rsid w:val="00F9281D"/>
    <w:rsid w:val="00F9470C"/>
    <w:rsid w:val="00F96971"/>
    <w:rsid w:val="00FA35B0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665229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99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99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character" w:customStyle="1" w:styleId="OdstavekseznamaZnak">
    <w:name w:val="Odstavek seznama Znak"/>
    <w:basedOn w:val="Privzetapisavaodstavka"/>
    <w:link w:val="Odstavekseznama"/>
    <w:uiPriority w:val="34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rsid w:val="009079D1"/>
    <w:pPr>
      <w:numPr>
        <w:ilvl w:val="1"/>
        <w:numId w:val="2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9079D1"/>
    <w:pPr>
      <w:numPr>
        <w:numId w:val="3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rsid w:val="009079D1"/>
    <w:pPr>
      <w:keepNext/>
      <w:numPr>
        <w:numId w:val="4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16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1F659-C08D-45DE-92E8-884BA77F6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</Template>
  <TotalTime>4</TotalTime>
  <Pages>1</Pages>
  <Words>97</Words>
  <Characters>559</Characters>
  <Application>Microsoft Office Word</Application>
  <DocSecurity>8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8</cp:revision>
  <cp:lastPrinted>2020-08-17T13:14:00Z</cp:lastPrinted>
  <dcterms:created xsi:type="dcterms:W3CDTF">2019-11-27T08:02:00Z</dcterms:created>
  <dcterms:modified xsi:type="dcterms:W3CDTF">2020-09-02T10:42:00Z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